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6F5953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07626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1918"/>
        <w:gridCol w:w="2959"/>
        <w:gridCol w:w="504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275454" w:rsidP="0070417E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70417E">
              <w:rPr>
                <w:rFonts w:ascii="Comic Sans MS" w:hAnsi="Comic Sans MS"/>
                <w:sz w:val="32"/>
              </w:rPr>
              <w:t>24</w:t>
            </w:r>
            <w:r w:rsidRPr="00275454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E17A77">
        <w:trPr>
          <w:trHeight w:val="50"/>
        </w:trPr>
        <w:tc>
          <w:tcPr>
            <w:tcW w:w="191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00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E17A77">
        <w:trPr>
          <w:trHeight w:val="500"/>
        </w:trPr>
        <w:tc>
          <w:tcPr>
            <w:tcW w:w="191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59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5046" w:type="dxa"/>
          </w:tcPr>
          <w:p w:rsidR="00E97407" w:rsidRPr="002A17D3" w:rsidRDefault="00471A29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300D279" wp14:editId="6204844C">
                  <wp:extent cx="2924175" cy="3676650"/>
                  <wp:effectExtent l="0" t="0" r="9525" b="0"/>
                  <wp:docPr id="10" name="Picture 10" descr="Macintosh HD:Users:vlightfoot:Desktop:Screen Shot 2020-04-23 at 10.50.5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Macintosh HD:Users:vlightfoot:Desktop:Screen Shot 2020-04-23 at 10.50.5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7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BA" w:rsidRPr="002A17D3" w:rsidTr="00E17A77">
        <w:trPr>
          <w:trHeight w:val="990"/>
        </w:trPr>
        <w:tc>
          <w:tcPr>
            <w:tcW w:w="1918" w:type="dxa"/>
          </w:tcPr>
          <w:p w:rsidR="00C820BA" w:rsidRPr="002A17D3" w:rsidRDefault="00C820BA" w:rsidP="00C820B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 am</w:t>
            </w:r>
          </w:p>
        </w:tc>
        <w:tc>
          <w:tcPr>
            <w:tcW w:w="8005" w:type="dxa"/>
            <w:gridSpan w:val="2"/>
          </w:tcPr>
          <w:p w:rsidR="00C820BA" w:rsidRDefault="00C820BA" w:rsidP="00C820BA">
            <w:pPr>
              <w:rPr>
                <w:rFonts w:ascii="Comic Sans MS" w:hAnsi="Comic Sans MS"/>
                <w:b/>
                <w:sz w:val="24"/>
              </w:rPr>
            </w:pPr>
            <w:r w:rsidRPr="008309EC"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Place Adverbials</w:t>
            </w:r>
          </w:p>
          <w:p w:rsidR="00C820BA" w:rsidRDefault="00C820BA" w:rsidP="00C820B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Using this week’s spelling list (see </w:t>
            </w:r>
            <w:r w:rsidRPr="00AA218C"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from Monday), choose a few different ways listed on the </w:t>
            </w:r>
            <w:r w:rsidRPr="00AA218C">
              <w:rPr>
                <w:rFonts w:ascii="Comic Sans MS" w:hAnsi="Comic Sans MS"/>
                <w:b/>
                <w:sz w:val="24"/>
              </w:rPr>
              <w:t>‘Spelling Menu’</w:t>
            </w:r>
            <w:r>
              <w:rPr>
                <w:rFonts w:ascii="Comic Sans MS" w:hAnsi="Comic Sans MS"/>
                <w:sz w:val="24"/>
              </w:rPr>
              <w:t xml:space="preserve"> to practise writing each word. Pick some new activities that you haven’t tried yet…..OR invent your own and email 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so she can add it on for everyone to have a try! </w:t>
            </w:r>
          </w:p>
          <w:p w:rsidR="00C820BA" w:rsidRPr="00A26E51" w:rsidRDefault="00C820BA" w:rsidP="00C820B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Email: </w:t>
            </w:r>
            <w:hyperlink r:id="rId8" w:history="1">
              <w:r w:rsidRPr="00297425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C820BA" w:rsidRPr="002A17D3" w:rsidTr="00E17A77">
        <w:trPr>
          <w:trHeight w:val="990"/>
        </w:trPr>
        <w:tc>
          <w:tcPr>
            <w:tcW w:w="1918" w:type="dxa"/>
          </w:tcPr>
          <w:p w:rsidR="00C820BA" w:rsidRDefault="00C820BA" w:rsidP="00C820B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C820BA" w:rsidRPr="00AC2B13" w:rsidRDefault="00C820BA" w:rsidP="00C820BA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8005" w:type="dxa"/>
            <w:gridSpan w:val="2"/>
          </w:tcPr>
          <w:p w:rsidR="00C820BA" w:rsidRPr="00812ED2" w:rsidRDefault="00C820BA" w:rsidP="00C820BA">
            <w:pPr>
              <w:rPr>
                <w:rFonts w:ascii="Comic Sans MS" w:hAnsi="Comic Sans MS"/>
                <w:color w:val="0000FF"/>
                <w:sz w:val="24"/>
                <w:szCs w:val="24"/>
              </w:rPr>
            </w:pPr>
            <w:r w:rsidRPr="00812ED2">
              <w:rPr>
                <w:rFonts w:ascii="Comic Sans MS" w:hAnsi="Comic Sans MS"/>
                <w:b/>
                <w:color w:val="FF0000"/>
                <w:sz w:val="24"/>
              </w:rPr>
              <w:t>NOTE: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 If you did not watch the first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and second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 part</w:t>
            </w:r>
            <w:r>
              <w:rPr>
                <w:rFonts w:ascii="Comic Sans MS" w:hAnsi="Comic Sans MS"/>
                <w:color w:val="FF0000"/>
                <w:sz w:val="24"/>
              </w:rPr>
              <w:t>s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 of </w:t>
            </w:r>
            <w:r w:rsidRPr="00812ED2">
              <w:rPr>
                <w:rFonts w:ascii="Comic Sans MS" w:hAnsi="Comic Sans MS"/>
                <w:b/>
                <w:i/>
                <w:color w:val="FF0000"/>
                <w:sz w:val="24"/>
              </w:rPr>
              <w:t xml:space="preserve">‘Sinbad’s Fifth Voyage’ </w:t>
            </w:r>
            <w:r>
              <w:rPr>
                <w:rFonts w:ascii="Comic Sans MS" w:hAnsi="Comic Sans MS"/>
                <w:color w:val="FF0000"/>
                <w:sz w:val="24"/>
              </w:rPr>
              <w:t>on Monday and Tuesday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, you will need to do this first (click on the link 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below 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and </w:t>
            </w:r>
            <w:r>
              <w:rPr>
                <w:rFonts w:ascii="Comic Sans MS" w:hAnsi="Comic Sans MS"/>
                <w:color w:val="FF0000"/>
                <w:sz w:val="24"/>
              </w:rPr>
              <w:t>watch from the beginning up to 11:15</w:t>
            </w:r>
            <w:r w:rsidRPr="00812ED2">
              <w:rPr>
                <w:rFonts w:ascii="Comic Sans MS" w:hAnsi="Comic Sans MS"/>
                <w:color w:val="FF0000"/>
                <w:sz w:val="24"/>
              </w:rPr>
              <w:t xml:space="preserve"> minutes).</w:t>
            </w:r>
            <w:r w:rsidR="00697393"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>
              <w:t xml:space="preserve"> </w:t>
            </w:r>
            <w:hyperlink r:id="rId9" w:history="1">
              <w:r w:rsidRPr="00812ED2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youtube.com/</w:t>
              </w:r>
              <w:proofErr w:type="spellStart"/>
              <w:r w:rsidRPr="00812ED2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watch?v</w:t>
              </w:r>
              <w:proofErr w:type="spellEnd"/>
              <w:r w:rsidRPr="00812ED2">
                <w:rPr>
                  <w:rStyle w:val="Hyperlink"/>
                  <w:rFonts w:ascii="Comic Sans MS" w:hAnsi="Comic Sans MS"/>
                  <w:color w:val="0000FF"/>
                  <w:sz w:val="24"/>
                  <w:szCs w:val="24"/>
                </w:rPr>
                <w:t>=F-3PjZu_5WY</w:t>
              </w:r>
            </w:hyperlink>
          </w:p>
          <w:p w:rsidR="00C820BA" w:rsidRPr="00812ED2" w:rsidRDefault="00C820BA" w:rsidP="00C820BA">
            <w:pPr>
              <w:rPr>
                <w:sz w:val="12"/>
                <w:szCs w:val="32"/>
              </w:rPr>
            </w:pPr>
          </w:p>
          <w:p w:rsidR="00C820BA" w:rsidRDefault="00C820BA" w:rsidP="00C820BA">
            <w:pPr>
              <w:rPr>
                <w:rFonts w:ascii="Comic Sans MS" w:hAnsi="Comic Sans MS"/>
                <w:sz w:val="24"/>
              </w:rPr>
            </w:pPr>
            <w:r w:rsidRPr="00AB29DE"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</w:t>
            </w:r>
          </w:p>
          <w:p w:rsidR="00C820BA" w:rsidRDefault="00C820BA" w:rsidP="00C820BA">
            <w:pPr>
              <w:tabs>
                <w:tab w:val="left" w:pos="945"/>
              </w:tabs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>
              <w:rPr>
                <w:rFonts w:ascii="Comic Sans MS" w:hAnsi="Comic Sans MS"/>
                <w:sz w:val="24"/>
              </w:rPr>
              <w:t xml:space="preserve">te activities 1 and 2 </w:t>
            </w:r>
            <w:r w:rsidRPr="00401B8D">
              <w:rPr>
                <w:rFonts w:ascii="Comic Sans MS" w:hAnsi="Comic Sans MS"/>
                <w:sz w:val="24"/>
                <w:u w:val="single"/>
              </w:rPr>
              <w:t>only</w:t>
            </w:r>
            <w:r>
              <w:rPr>
                <w:rFonts w:ascii="Comic Sans MS" w:hAnsi="Comic Sans MS"/>
                <w:sz w:val="24"/>
              </w:rPr>
              <w:t xml:space="preserve"> – watch the final part of </w:t>
            </w:r>
            <w:r w:rsidRPr="00C10BCA">
              <w:rPr>
                <w:rFonts w:ascii="Comic Sans MS" w:hAnsi="Comic Sans MS"/>
                <w:b/>
                <w:i/>
                <w:sz w:val="24"/>
              </w:rPr>
              <w:t>‘Sinbad’s Fifth Voyage’</w:t>
            </w:r>
            <w:r>
              <w:rPr>
                <w:rFonts w:ascii="Comic Sans MS" w:hAnsi="Comic Sans MS"/>
                <w:sz w:val="24"/>
              </w:rPr>
              <w:t xml:space="preserve"> then use the </w:t>
            </w:r>
            <w:r w:rsidRPr="000D08B8">
              <w:rPr>
                <w:rFonts w:ascii="Comic Sans MS" w:hAnsi="Comic Sans MS"/>
                <w:b/>
                <w:sz w:val="24"/>
              </w:rPr>
              <w:t>‘Story Summary’ sheet</w:t>
            </w:r>
            <w:r>
              <w:rPr>
                <w:rFonts w:ascii="Comic Sans MS" w:hAnsi="Comic Sans MS"/>
                <w:sz w:val="24"/>
              </w:rPr>
              <w:t xml:space="preserve"> to retell how it concludes. </w:t>
            </w:r>
          </w:p>
          <w:p w:rsidR="00C820BA" w:rsidRPr="007B577D" w:rsidRDefault="00C820BA" w:rsidP="00C820BA">
            <w:pPr>
              <w:rPr>
                <w:rFonts w:ascii="Comic Sans MS" w:hAnsi="Comic Sans MS"/>
                <w:sz w:val="12"/>
              </w:rPr>
            </w:pPr>
          </w:p>
          <w:p w:rsidR="00C820BA" w:rsidRDefault="00C820BA" w:rsidP="00C820B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Next, read a different version of the story (choose your level of challenge below) and use the </w:t>
            </w:r>
            <w:r w:rsidRPr="004632CC">
              <w:rPr>
                <w:rFonts w:ascii="Comic Sans MS" w:hAnsi="Comic Sans MS"/>
                <w:b/>
                <w:sz w:val="24"/>
              </w:rPr>
              <w:t>Comparison Table</w:t>
            </w:r>
            <w:r>
              <w:rPr>
                <w:rFonts w:ascii="Comic Sans MS" w:hAnsi="Comic Sans MS"/>
                <w:sz w:val="24"/>
              </w:rPr>
              <w:t xml:space="preserve"> to record similarities and differences between the two. Use the examples given to help you.</w:t>
            </w:r>
          </w:p>
          <w:p w:rsidR="00C820BA" w:rsidRPr="00BF7900" w:rsidRDefault="00C820BA" w:rsidP="00C820BA">
            <w:pPr>
              <w:rPr>
                <w:rFonts w:ascii="Comic Sans MS" w:hAnsi="Comic Sans MS"/>
                <w:sz w:val="12"/>
              </w:rPr>
            </w:pPr>
          </w:p>
          <w:p w:rsidR="00C820BA" w:rsidRDefault="00C820BA" w:rsidP="00C820BA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– read </w:t>
            </w:r>
            <w:r w:rsidRPr="00643CB1">
              <w:rPr>
                <w:rFonts w:ascii="Comic Sans MS" w:hAnsi="Comic Sans MS"/>
                <w:b/>
                <w:sz w:val="24"/>
              </w:rPr>
              <w:t>Traditional Version – Part 1’</w:t>
            </w:r>
            <w:r>
              <w:rPr>
                <w:rFonts w:ascii="Comic Sans MS" w:hAnsi="Comic Sans MS"/>
                <w:sz w:val="24"/>
              </w:rPr>
              <w:t xml:space="preserve"> or use the </w:t>
            </w:r>
            <w:proofErr w:type="spellStart"/>
            <w:r w:rsidRPr="00401B8D">
              <w:rPr>
                <w:rFonts w:ascii="Comic Sans MS" w:hAnsi="Comic Sans MS"/>
                <w:b/>
                <w:sz w:val="24"/>
              </w:rPr>
              <w:t>Storynory</w:t>
            </w:r>
            <w:proofErr w:type="spellEnd"/>
            <w:r w:rsidRPr="00401B8D">
              <w:rPr>
                <w:rFonts w:ascii="Comic Sans MS" w:hAnsi="Comic Sans MS"/>
                <w:b/>
                <w:sz w:val="24"/>
              </w:rPr>
              <w:t xml:space="preserve"> website</w:t>
            </w:r>
            <w:r>
              <w:rPr>
                <w:rFonts w:ascii="Comic Sans MS" w:hAnsi="Comic Sans MS"/>
                <w:sz w:val="24"/>
              </w:rPr>
              <w:t xml:space="preserve"> to listen to an audio description</w:t>
            </w:r>
          </w:p>
          <w:p w:rsidR="00C820BA" w:rsidRPr="00643CB1" w:rsidRDefault="00C820BA" w:rsidP="00C820BA">
            <w:pPr>
              <w:rPr>
                <w:rFonts w:ascii="Comic Sans MS" w:hAnsi="Comic Sans MS"/>
                <w:color w:val="0000FF"/>
                <w:sz w:val="24"/>
                <w:szCs w:val="28"/>
              </w:rPr>
            </w:pPr>
            <w:r>
              <w:rPr>
                <w:rFonts w:ascii="Comic Sans MS" w:hAnsi="Comic Sans MS"/>
                <w:color w:val="0000FF"/>
                <w:sz w:val="24"/>
                <w:szCs w:val="28"/>
              </w:rPr>
              <w:t xml:space="preserve">     </w:t>
            </w:r>
            <w:hyperlink r:id="rId10" w:history="1">
              <w:r w:rsidRPr="00643CB1">
                <w:rPr>
                  <w:rStyle w:val="Hyperlink"/>
                  <w:rFonts w:ascii="Comic Sans MS" w:hAnsi="Comic Sans MS"/>
                  <w:color w:val="0000FF"/>
                  <w:sz w:val="24"/>
                  <w:szCs w:val="28"/>
                </w:rPr>
                <w:t>https://www.storynory.com/the-fifth-voyage-of-sinbad/</w:t>
              </w:r>
            </w:hyperlink>
          </w:p>
          <w:p w:rsidR="00C820BA" w:rsidRPr="00643CB1" w:rsidRDefault="00C820BA" w:rsidP="00C820BA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Silver – read ‘</w:t>
            </w:r>
            <w:r w:rsidRPr="00643CB1">
              <w:rPr>
                <w:rFonts w:ascii="Comic Sans MS" w:hAnsi="Comic Sans MS"/>
                <w:b/>
                <w:sz w:val="24"/>
              </w:rPr>
              <w:t>Traditional Version – Parts 1 and 2’</w:t>
            </w:r>
          </w:p>
          <w:p w:rsidR="00C820BA" w:rsidRPr="00BF7900" w:rsidRDefault="00C820BA" w:rsidP="00C820BA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Gold –  read ‘</w:t>
            </w:r>
            <w:r w:rsidRPr="00643CB1">
              <w:rPr>
                <w:rFonts w:ascii="Comic Sans MS" w:hAnsi="Comic Sans MS"/>
                <w:b/>
                <w:sz w:val="24"/>
              </w:rPr>
              <w:t>Traditional Version – Parts 1,2 and 3</w:t>
            </w:r>
          </w:p>
          <w:p w:rsidR="00C820BA" w:rsidRPr="00BF7900" w:rsidRDefault="00C820BA" w:rsidP="00C820BA">
            <w:pPr>
              <w:rPr>
                <w:rFonts w:ascii="Comic Sans MS" w:hAnsi="Comic Sans MS"/>
                <w:sz w:val="12"/>
              </w:rPr>
            </w:pPr>
          </w:p>
          <w:p w:rsidR="00C820BA" w:rsidRPr="00B5483C" w:rsidRDefault="00C820BA" w:rsidP="00C820B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Email your learning to your morning teacher so they can see how you’ve got on with today’s task!</w:t>
            </w:r>
          </w:p>
        </w:tc>
      </w:tr>
      <w:tr w:rsidR="00E204A4" w:rsidRPr="002A17D3" w:rsidTr="00E17A77">
        <w:trPr>
          <w:trHeight w:val="980"/>
        </w:trPr>
        <w:tc>
          <w:tcPr>
            <w:tcW w:w="1918" w:type="dxa"/>
          </w:tcPr>
          <w:p w:rsidR="00A4485D" w:rsidRDefault="00E17498" w:rsidP="00A4485D">
            <w:pPr>
              <w:rPr>
                <w:rFonts w:ascii="Comic Sans MS" w:hAnsi="Comic Sans MS"/>
                <w:b/>
                <w:sz w:val="24"/>
              </w:rPr>
            </w:pPr>
            <w:r w:rsidRPr="00E17498">
              <w:rPr>
                <w:rFonts w:ascii="Comic Sans MS" w:hAnsi="Comic Sans MS"/>
                <w:b/>
                <w:sz w:val="24"/>
                <w:highlight w:val="yellow"/>
              </w:rPr>
              <w:t>Find your lesson time on your email invitation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551CD1" w:rsidRPr="002A17D3" w:rsidRDefault="00551CD1" w:rsidP="00A4485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005" w:type="dxa"/>
            <w:gridSpan w:val="2"/>
          </w:tcPr>
          <w:p w:rsidR="00172849" w:rsidRPr="00D522B4" w:rsidRDefault="00D522B4" w:rsidP="00B70E10">
            <w:pPr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r w:rsidRPr="00D522B4">
              <w:rPr>
                <w:rFonts w:ascii="Comic Sans MS" w:hAnsi="Comic Sans MS"/>
                <w:b/>
                <w:sz w:val="24"/>
                <w:highlight w:val="yellow"/>
              </w:rPr>
              <w:t xml:space="preserve">ZOOM </w:t>
            </w:r>
            <w:r w:rsidR="007105B3" w:rsidRPr="00D522B4">
              <w:rPr>
                <w:rFonts w:ascii="Comic Sans MS" w:hAnsi="Comic Sans MS"/>
                <w:b/>
                <w:sz w:val="24"/>
                <w:highlight w:val="yellow"/>
              </w:rPr>
              <w:t>MATHS</w:t>
            </w:r>
            <w:r w:rsidR="00E304AC" w:rsidRPr="00D522B4">
              <w:rPr>
                <w:rFonts w:ascii="Comic Sans MS" w:hAnsi="Comic Sans MS"/>
                <w:b/>
                <w:sz w:val="24"/>
                <w:highlight w:val="yellow"/>
              </w:rPr>
              <w:t xml:space="preserve"> </w:t>
            </w:r>
            <w:r w:rsidRPr="00D522B4">
              <w:rPr>
                <w:rFonts w:ascii="Comic Sans MS" w:hAnsi="Comic Sans MS"/>
                <w:b/>
                <w:sz w:val="24"/>
                <w:highlight w:val="yellow"/>
              </w:rPr>
              <w:t xml:space="preserve">LESSON </w:t>
            </w:r>
            <w:r w:rsidRPr="0070417E">
              <w:rPr>
                <w:rFonts w:ascii="Comic Sans MS" w:hAnsi="Comic Sans MS"/>
                <w:b/>
                <w:sz w:val="24"/>
                <w:highlight w:val="yellow"/>
              </w:rPr>
              <w:t xml:space="preserve">– </w:t>
            </w:r>
            <w:r w:rsidR="0070417E" w:rsidRPr="0070417E">
              <w:rPr>
                <w:rFonts w:ascii="Comic Sans MS" w:hAnsi="Comic Sans MS"/>
                <w:b/>
                <w:sz w:val="24"/>
                <w:highlight w:val="yellow"/>
              </w:rPr>
              <w:t>Fluent in 5</w:t>
            </w: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D522B4">
              <w:rPr>
                <w:rFonts w:ascii="Comic Sans MS" w:hAnsi="Comic Sans MS"/>
                <w:color w:val="000000" w:themeColor="text1"/>
                <w:sz w:val="24"/>
              </w:rPr>
              <w:t xml:space="preserve">You will receive an invitation via email to join in this live streamed Maths lesson with your morning teacher (and TA) plus the other children in your Maths group. </w:t>
            </w: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9F22A0">
              <w:rPr>
                <w:rFonts w:ascii="Comic Sans MS" w:hAnsi="Comic Sans MS"/>
                <w:color w:val="000000" w:themeColor="text1"/>
                <w:sz w:val="24"/>
                <w:u w:val="single"/>
              </w:rPr>
              <w:t>Have ready:</w:t>
            </w:r>
            <w:r w:rsidR="00E17A77">
              <w:rPr>
                <w:rFonts w:ascii="Comic Sans MS" w:hAnsi="Comic Sans MS"/>
                <w:color w:val="000000" w:themeColor="text1"/>
                <w:sz w:val="24"/>
              </w:rPr>
              <w:t xml:space="preserve"> pencil and </w:t>
            </w:r>
            <w:r w:rsidR="0070417E">
              <w:rPr>
                <w:rFonts w:ascii="Comic Sans MS" w:hAnsi="Comic Sans MS"/>
                <w:color w:val="000000" w:themeColor="text1"/>
                <w:sz w:val="24"/>
              </w:rPr>
              <w:t xml:space="preserve">squared </w:t>
            </w:r>
            <w:r w:rsidR="00E17A77">
              <w:rPr>
                <w:rFonts w:ascii="Comic Sans MS" w:hAnsi="Comic Sans MS"/>
                <w:color w:val="000000" w:themeColor="text1"/>
                <w:sz w:val="24"/>
              </w:rPr>
              <w:t xml:space="preserve">paper. </w:t>
            </w:r>
          </w:p>
          <w:p w:rsidR="009F22A0" w:rsidRDefault="009F22A0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CA4D4C" w:rsidRPr="00172849" w:rsidRDefault="009F22A0" w:rsidP="006F595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Depending on how many questions you complete during the lesson with your teacher, there may be questions for you to complete independently afterwards. </w:t>
            </w: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Please </w:t>
            </w:r>
            <w:r>
              <w:rPr>
                <w:rFonts w:ascii="Comic Sans MS" w:hAnsi="Comic Sans MS"/>
                <w:sz w:val="24"/>
              </w:rPr>
              <w:t>email your work back to your teacher once it is finished.</w:t>
            </w:r>
            <w:bookmarkStart w:id="0" w:name="_GoBack"/>
            <w:bookmarkEnd w:id="0"/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AC8"/>
    <w:multiLevelType w:val="hybridMultilevel"/>
    <w:tmpl w:val="CEFAE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53C3C"/>
    <w:rsid w:val="00060EDE"/>
    <w:rsid w:val="000624A5"/>
    <w:rsid w:val="000918DE"/>
    <w:rsid w:val="000A0069"/>
    <w:rsid w:val="000B2C98"/>
    <w:rsid w:val="000B51DF"/>
    <w:rsid w:val="00107F4A"/>
    <w:rsid w:val="001126F5"/>
    <w:rsid w:val="00131C6B"/>
    <w:rsid w:val="00165871"/>
    <w:rsid w:val="00171D83"/>
    <w:rsid w:val="00172849"/>
    <w:rsid w:val="001A58AD"/>
    <w:rsid w:val="001D1250"/>
    <w:rsid w:val="001E054D"/>
    <w:rsid w:val="002351A3"/>
    <w:rsid w:val="00275454"/>
    <w:rsid w:val="002A17D3"/>
    <w:rsid w:val="002A25CC"/>
    <w:rsid w:val="00304487"/>
    <w:rsid w:val="00311AAA"/>
    <w:rsid w:val="00386BEC"/>
    <w:rsid w:val="003B2D51"/>
    <w:rsid w:val="003C4EBB"/>
    <w:rsid w:val="004358A6"/>
    <w:rsid w:val="0045185B"/>
    <w:rsid w:val="00471A29"/>
    <w:rsid w:val="0049204A"/>
    <w:rsid w:val="004B406D"/>
    <w:rsid w:val="004E22E8"/>
    <w:rsid w:val="00545B5D"/>
    <w:rsid w:val="00551CD1"/>
    <w:rsid w:val="00577758"/>
    <w:rsid w:val="005829A4"/>
    <w:rsid w:val="005D34C3"/>
    <w:rsid w:val="00662B9E"/>
    <w:rsid w:val="00684F9A"/>
    <w:rsid w:val="00697393"/>
    <w:rsid w:val="006F1EA3"/>
    <w:rsid w:val="006F5953"/>
    <w:rsid w:val="006F6932"/>
    <w:rsid w:val="0070417E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9F22A0"/>
    <w:rsid w:val="00A14E92"/>
    <w:rsid w:val="00A167BE"/>
    <w:rsid w:val="00A31C8E"/>
    <w:rsid w:val="00A4485D"/>
    <w:rsid w:val="00A95A67"/>
    <w:rsid w:val="00AA22B6"/>
    <w:rsid w:val="00AB1573"/>
    <w:rsid w:val="00AC2B13"/>
    <w:rsid w:val="00B17AD7"/>
    <w:rsid w:val="00B6181D"/>
    <w:rsid w:val="00B70E10"/>
    <w:rsid w:val="00B91688"/>
    <w:rsid w:val="00B974A1"/>
    <w:rsid w:val="00BB29BC"/>
    <w:rsid w:val="00BC3EE0"/>
    <w:rsid w:val="00C13FE9"/>
    <w:rsid w:val="00C546E7"/>
    <w:rsid w:val="00C746F5"/>
    <w:rsid w:val="00C820BA"/>
    <w:rsid w:val="00CA4D4C"/>
    <w:rsid w:val="00CB6607"/>
    <w:rsid w:val="00CC1114"/>
    <w:rsid w:val="00CE047E"/>
    <w:rsid w:val="00D522B4"/>
    <w:rsid w:val="00D85481"/>
    <w:rsid w:val="00E17498"/>
    <w:rsid w:val="00E17A77"/>
    <w:rsid w:val="00E204A4"/>
    <w:rsid w:val="00E304AC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3173C7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urfin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www.storynory.com/the-fifth-voyage-of-sinb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-3PjZu_5W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432E06EB</Template>
  <TotalTime>23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7</cp:revision>
  <dcterms:created xsi:type="dcterms:W3CDTF">2020-06-16T08:53:00Z</dcterms:created>
  <dcterms:modified xsi:type="dcterms:W3CDTF">2020-06-19T11:51:00Z</dcterms:modified>
</cp:coreProperties>
</file>